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DF" w:rsidRDefault="00A358BD" w:rsidP="00AC6A1E">
      <w:pPr>
        <w:pStyle w:val="ContactInfo"/>
        <w:jc w:val="left"/>
        <w:rPr>
          <w:rStyle w:val="Emphasis"/>
          <w:sz w:val="56"/>
          <w:szCs w:val="56"/>
        </w:rPr>
      </w:pPr>
      <w:r>
        <w:rPr>
          <w:noProof/>
          <w:color w:val="418AB3" w:themeColor="accent1"/>
          <w:sz w:val="56"/>
          <w:szCs w:val="56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104775</wp:posOffset>
            </wp:positionV>
            <wp:extent cx="798830" cy="904875"/>
            <wp:effectExtent l="19050" t="0" r="1270" b="0"/>
            <wp:wrapNone/>
            <wp:docPr id="2" name="Picture 1" descr="1292995_402340496533215_1033174167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2995_402340496533215_1033174167_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18DF" w:rsidRPr="00D257BA" w:rsidRDefault="00AC6A1E" w:rsidP="00AC6A1E">
      <w:pPr>
        <w:pStyle w:val="ContactInfo"/>
        <w:jc w:val="left"/>
        <w:rPr>
          <w:rStyle w:val="Emphasis"/>
          <w:color w:val="306785" w:themeColor="accent1" w:themeShade="BF"/>
          <w:sz w:val="56"/>
          <w:szCs w:val="56"/>
        </w:rPr>
      </w:pPr>
      <w:r w:rsidRPr="00D257BA">
        <w:rPr>
          <w:rStyle w:val="Emphasis"/>
          <w:color w:val="306785" w:themeColor="accent1" w:themeShade="BF"/>
          <w:sz w:val="56"/>
          <w:szCs w:val="56"/>
        </w:rPr>
        <w:t>CURRICULUM VITAE</w:t>
      </w:r>
    </w:p>
    <w:sdt>
      <w:sdtPr>
        <w:alias w:val="Your Name"/>
        <w:tag w:val=""/>
        <w:id w:val="-574512284"/>
        <w:placeholder>
          <w:docPart w:val="2ADF658A014B4F98A01E8EF3DEBA9BB2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p w:rsidR="009818DF" w:rsidRPr="009818DF" w:rsidRDefault="00A1060B" w:rsidP="00F20CD3">
          <w:pPr>
            <w:pStyle w:val="Name"/>
            <w:tabs>
              <w:tab w:val="right" w:pos="9936"/>
            </w:tabs>
          </w:pPr>
          <w:r>
            <w:rPr>
              <w:lang w:bidi="si-LK"/>
            </w:rPr>
            <w:t>CHAMARA ANTHONeY</w:t>
          </w:r>
        </w:p>
      </w:sdtContent>
    </w:sdt>
    <w:tbl>
      <w:tblPr>
        <w:tblStyle w:val="ResumeTable"/>
        <w:tblW w:w="5105" w:type="pct"/>
        <w:tblLook w:val="04A0"/>
      </w:tblPr>
      <w:tblGrid>
        <w:gridCol w:w="1061"/>
        <w:gridCol w:w="889"/>
        <w:gridCol w:w="467"/>
        <w:gridCol w:w="7875"/>
      </w:tblGrid>
      <w:tr w:rsidR="00FF34CC" w:rsidTr="003C3109">
        <w:trPr>
          <w:trHeight w:val="856"/>
        </w:trPr>
        <w:tc>
          <w:tcPr>
            <w:tcW w:w="1950" w:type="dxa"/>
            <w:gridSpan w:val="2"/>
          </w:tcPr>
          <w:p w:rsidR="00FF34CC" w:rsidRPr="00D257BA" w:rsidRDefault="00F125F9" w:rsidP="00CF1D93">
            <w:pPr>
              <w:pStyle w:val="Heading1"/>
              <w:jc w:val="left"/>
              <w:rPr>
                <w:color w:val="306785" w:themeColor="accent1" w:themeShade="BF"/>
              </w:rPr>
            </w:pPr>
            <w:r w:rsidRPr="00D257BA">
              <w:rPr>
                <w:color w:val="306785" w:themeColor="accent1" w:themeShade="BF"/>
              </w:rPr>
              <w:t>Objective</w:t>
            </w:r>
          </w:p>
        </w:tc>
        <w:tc>
          <w:tcPr>
            <w:tcW w:w="467" w:type="dxa"/>
          </w:tcPr>
          <w:p w:rsidR="00FF34CC" w:rsidRDefault="00FF34CC"/>
        </w:tc>
        <w:tc>
          <w:tcPr>
            <w:tcW w:w="7874" w:type="dxa"/>
          </w:tcPr>
          <w:p w:rsidR="00FF34CC" w:rsidRPr="00D257BA" w:rsidRDefault="0026013B" w:rsidP="0026013B">
            <w:pPr>
              <w:jc w:val="both"/>
              <w:rPr>
                <w:color w:val="auto"/>
              </w:rPr>
            </w:pPr>
            <w:r w:rsidRPr="00D257BA">
              <w:rPr>
                <w:color w:val="auto"/>
              </w:rPr>
              <w:t>I’M INTERESTED IN THIS PROFESSION BECAUSE I’M BLESSED WITH NECESSARY QUALIFICATIONS. FURTHER I WISH TO ACQUIRE PROFESSIONAL EXPERIENCE THROUGH THIS JOB WHILE PROVIDING MY MAXIMUM EFFICIENT SERVICE FOR THE BETTERMENT OF THE COMPANY.</w:t>
            </w:r>
          </w:p>
        </w:tc>
      </w:tr>
      <w:tr w:rsidR="00FF34CC" w:rsidTr="003C3109">
        <w:trPr>
          <w:trHeight w:val="4906"/>
        </w:trPr>
        <w:tc>
          <w:tcPr>
            <w:tcW w:w="1950" w:type="dxa"/>
            <w:gridSpan w:val="2"/>
          </w:tcPr>
          <w:p w:rsidR="00FF34CC" w:rsidRPr="00D257BA" w:rsidRDefault="00EF044C" w:rsidP="00CF1D93">
            <w:pPr>
              <w:pStyle w:val="Heading1"/>
              <w:jc w:val="left"/>
              <w:rPr>
                <w:color w:val="306785" w:themeColor="accent1" w:themeShade="BF"/>
              </w:rPr>
            </w:pPr>
            <w:r w:rsidRPr="00D257BA">
              <w:rPr>
                <w:color w:val="306785" w:themeColor="accent1" w:themeShade="BF"/>
              </w:rPr>
              <w:t>personal details</w:t>
            </w:r>
          </w:p>
        </w:tc>
        <w:tc>
          <w:tcPr>
            <w:tcW w:w="467" w:type="dxa"/>
          </w:tcPr>
          <w:p w:rsidR="00FF34CC" w:rsidRDefault="00FF34CC"/>
        </w:tc>
        <w:tc>
          <w:tcPr>
            <w:tcW w:w="7874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</w:rPr>
              <w:id w:val="970869414"/>
            </w:sdtPr>
            <w:sdtContent>
              <w:p w:rsidR="00EF044C" w:rsidRPr="00D257BA" w:rsidRDefault="00EF044C" w:rsidP="00EF044C">
                <w:pPr>
                  <w:pStyle w:val="Heading2"/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full name</w:t>
                </w:r>
              </w:p>
              <w:p w:rsidR="00FF34CC" w:rsidRPr="00D257BA" w:rsidRDefault="00A1060B">
                <w:pPr>
                  <w:pStyle w:val="ResumeText"/>
                  <w:rPr>
                    <w:color w:val="auto"/>
                  </w:rPr>
                </w:pPr>
                <w:r>
                  <w:rPr>
                    <w:color w:val="auto"/>
                  </w:rPr>
                  <w:t>Mahamarakkalage Chamara Anthoney Perera</w:t>
                </w:r>
              </w:p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  <w:id w:val="20868078"/>
                </w:sdtPr>
                <w:sdtEndPr>
                  <w:rPr>
                    <w:color w:val="595959" w:themeColor="text1" w:themeTint="A6"/>
                  </w:rPr>
                </w:sdtEndPr>
                <w:sdtContent>
                  <w:p w:rsidR="00AC6A1E" w:rsidRPr="00D257BA" w:rsidRDefault="00CF1D93" w:rsidP="00AC6A1E">
                    <w:pPr>
                      <w:pStyle w:val="Heading2"/>
                      <w:rPr>
                        <w:color w:val="auto"/>
                      </w:rPr>
                    </w:pPr>
                    <w:r w:rsidRPr="00D257BA">
                      <w:rPr>
                        <w:color w:val="auto"/>
                      </w:rPr>
                      <w:t>address</w:t>
                    </w:r>
                  </w:p>
                  <w:p w:rsidR="00AC6A1E" w:rsidRPr="00D257BA" w:rsidRDefault="00CF1D93" w:rsidP="00AC6A1E">
                    <w:pPr>
                      <w:rPr>
                        <w:color w:val="auto"/>
                      </w:rPr>
                    </w:pPr>
                    <w:r w:rsidRPr="00D257BA">
                      <w:rPr>
                        <w:color w:val="auto"/>
                      </w:rPr>
                      <w:t xml:space="preserve">No: </w:t>
                    </w:r>
                    <w:r w:rsidR="00A1060B">
                      <w:rPr>
                        <w:color w:val="auto"/>
                      </w:rPr>
                      <w:t>121/4, Paraththa Road, Keselwatta, Panadura</w:t>
                    </w:r>
                  </w:p>
                  <w:sdt>
                    <w:sdt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auto"/>
                      </w:rPr>
                      <w:id w:val="20868086"/>
                    </w:sdtPr>
                    <w:sdtEndPr>
                      <w:rPr>
                        <w:color w:val="595959" w:themeColor="text1" w:themeTint="A6"/>
                      </w:rPr>
                    </w:sdtEndPr>
                    <w:sdtContent>
                      <w:p w:rsidR="00AC6A1E" w:rsidRPr="00D257BA" w:rsidRDefault="00CF1D93" w:rsidP="00AC6A1E">
                        <w:pPr>
                          <w:pStyle w:val="Heading2"/>
                          <w:rPr>
                            <w:color w:val="auto"/>
                          </w:rPr>
                        </w:pPr>
                        <w:r w:rsidRPr="00D257BA">
                          <w:rPr>
                            <w:color w:val="auto"/>
                          </w:rPr>
                          <w:t>telephone</w:t>
                        </w:r>
                      </w:p>
                      <w:p w:rsidR="00CF1D93" w:rsidRPr="00D257BA" w:rsidRDefault="00A1060B" w:rsidP="00CF1D93">
                        <w:pPr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0382297116 / 0754438663</w:t>
                        </w:r>
                      </w:p>
                      <w:sdt>
                        <w:sdtPr>
                          <w:rPr>
                            <w:rFonts w:asciiTheme="minorHAnsi" w:eastAsiaTheme="minorEastAsia" w:hAnsiTheme="minorHAnsi" w:cstheme="minorBidi"/>
                            <w:b w:val="0"/>
                            <w:bCs w:val="0"/>
                            <w:caps w:val="0"/>
                            <w:color w:val="auto"/>
                          </w:rPr>
                          <w:id w:val="20868114"/>
                        </w:sdtPr>
                        <w:sdtEndPr>
                          <w:rPr>
                            <w:color w:val="595959" w:themeColor="text1" w:themeTint="A6"/>
                          </w:rPr>
                        </w:sdtEndPr>
                        <w:sdtContent>
                          <w:p w:rsidR="00CF1D93" w:rsidRPr="00D257BA" w:rsidRDefault="00CF1D93" w:rsidP="00CF1D93">
                            <w:pPr>
                              <w:pStyle w:val="Heading2"/>
                              <w:rPr>
                                <w:color w:val="auto"/>
                              </w:rPr>
                            </w:pPr>
                            <w:r w:rsidRPr="00D257BA">
                              <w:rPr>
                                <w:color w:val="auto"/>
                              </w:rPr>
                              <w:t>e-mail</w:t>
                            </w:r>
                          </w:p>
                          <w:p w:rsidR="00CF1D93" w:rsidRPr="00D257BA" w:rsidRDefault="00A1060B" w:rsidP="00CF1D93">
                            <w:pPr>
                              <w:rPr>
                                <w:color w:val="0070C0"/>
                              </w:rPr>
                            </w:pPr>
                            <w:r>
                              <w:t>chamaraperera67@yahoo.com</w:t>
                            </w:r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Bidi"/>
                                <w:b w:val="0"/>
                                <w:bCs w:val="0"/>
                                <w:caps w:val="0"/>
                                <w:color w:val="auto"/>
                                <w:u w:val="single"/>
                              </w:rPr>
                              <w:id w:val="20868120"/>
                            </w:sdtPr>
                            <w:sdtEndPr>
                              <w:rPr>
                                <w:color w:val="595959" w:themeColor="text1" w:themeTint="A6"/>
                              </w:rPr>
                            </w:sdtEndPr>
                            <w:sdtContent>
                              <w:p w:rsidR="00CF1D93" w:rsidRPr="00D257BA" w:rsidRDefault="00CF1D93" w:rsidP="00CF1D93">
                                <w:pPr>
                                  <w:pStyle w:val="Heading2"/>
                                  <w:rPr>
                                    <w:color w:val="auto"/>
                                  </w:rPr>
                                </w:pPr>
                                <w:r w:rsidRPr="00D257BA">
                                  <w:rPr>
                                    <w:color w:val="auto"/>
                                  </w:rPr>
                                  <w:t>date of birth</w:t>
                                </w:r>
                              </w:p>
                              <w:p w:rsidR="00CF1D93" w:rsidRPr="00D257BA" w:rsidRDefault="00CF1D93" w:rsidP="00CF1D93">
                                <w:pPr>
                                  <w:rPr>
                                    <w:color w:val="auto"/>
                                  </w:rPr>
                                </w:pPr>
                                <w:r w:rsidRPr="00D257BA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A1060B">
                                  <w:rPr>
                                    <w:color w:val="auto"/>
                                  </w:rPr>
                                  <w:t>3</w:t>
                                </w:r>
                                <w:r w:rsidRPr="00D257BA">
                                  <w:rPr>
                                    <w:color w:val="auto"/>
                                    <w:vertAlign w:val="superscript"/>
                                  </w:rPr>
                                  <w:t>th</w:t>
                                </w:r>
                                <w:r w:rsidR="00A1060B">
                                  <w:rPr>
                                    <w:color w:val="auto"/>
                                  </w:rPr>
                                  <w:t xml:space="preserve"> February</w:t>
                                </w:r>
                                <w:r w:rsidRPr="00D257BA">
                                  <w:rPr>
                                    <w:color w:val="auto"/>
                                  </w:rPr>
                                  <w:t xml:space="preserve"> 1993</w:t>
                                </w:r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Bidi"/>
                                    <w:b w:val="0"/>
                                    <w:bCs w:val="0"/>
                                    <w:caps w:val="0"/>
                                    <w:color w:val="auto"/>
                                  </w:rPr>
                                  <w:id w:val="20868127"/>
                                </w:sdtPr>
                                <w:sdtEndPr>
                                  <w:rPr>
                                    <w:color w:val="595959" w:themeColor="text1" w:themeTint="A6"/>
                                  </w:rPr>
                                </w:sdtEndPr>
                                <w:sdtContent>
                                  <w:p w:rsidR="00CF1D93" w:rsidRPr="00D257BA" w:rsidRDefault="00CF1D93" w:rsidP="00CF1D93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D257BA">
                                      <w:rPr>
                                        <w:color w:val="auto"/>
                                      </w:rPr>
                                      <w:t>gender</w:t>
                                    </w:r>
                                  </w:p>
                                  <w:p w:rsidR="00CF1D93" w:rsidRPr="00D257BA" w:rsidRDefault="00A1060B" w:rsidP="00CF1D93">
                                    <w:pPr>
                                      <w:rPr>
                                        <w:color w:val="auto"/>
                                      </w:rPr>
                                    </w:pPr>
                                    <w:r>
                                      <w:rPr>
                                        <w:color w:val="auto"/>
                                      </w:rPr>
                                      <w:t>Male</w:t>
                                    </w:r>
                                  </w:p>
                                  <w:p w:rsidR="00CF1D93" w:rsidRPr="00D257BA" w:rsidRDefault="00CF1D93" w:rsidP="00CF1D93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D257BA">
                                      <w:rPr>
                                        <w:color w:val="auto"/>
                                      </w:rPr>
                                      <w:t>civil status</w:t>
                                    </w:r>
                                  </w:p>
                                  <w:p w:rsidR="00CF1D93" w:rsidRPr="00D257BA" w:rsidRDefault="00CF1D93" w:rsidP="00CF1D93">
                                    <w:pPr>
                                      <w:rPr>
                                        <w:color w:val="auto"/>
                                      </w:rPr>
                                    </w:pPr>
                                    <w:r w:rsidRPr="00D257BA">
                                      <w:rPr>
                                        <w:color w:val="auto"/>
                                      </w:rPr>
                                      <w:t>Single</w:t>
                                    </w:r>
                                  </w:p>
                                  <w:p w:rsidR="00CF1D93" w:rsidRPr="00D257BA" w:rsidRDefault="00CF1D93" w:rsidP="00CF1D93">
                                    <w:pPr>
                                      <w:pStyle w:val="Heading2"/>
                                      <w:rPr>
                                        <w:color w:val="auto"/>
                                      </w:rPr>
                                    </w:pPr>
                                    <w:r w:rsidRPr="00D257BA">
                                      <w:rPr>
                                        <w:color w:val="auto"/>
                                      </w:rPr>
                                      <w:t>nationality</w:t>
                                    </w:r>
                                  </w:p>
                                  <w:p w:rsidR="00F733F5" w:rsidRDefault="00CF1D93" w:rsidP="00CF1D93">
                                    <w:pPr>
                                      <w:rPr>
                                        <w:color w:val="auto"/>
                                      </w:rPr>
                                    </w:pPr>
                                    <w:r w:rsidRPr="00D257BA">
                                      <w:rPr>
                                        <w:color w:val="auto"/>
                                      </w:rPr>
                                      <w:t>Sri Lankan</w:t>
                                    </w:r>
                                  </w:p>
                                  <w:p w:rsidR="00F733F5" w:rsidRDefault="00F733F5" w:rsidP="00CF1D93">
                                    <w:pPr>
                                      <w:rPr>
                                        <w:b/>
                                        <w:color w:val="auto"/>
                                      </w:rPr>
                                    </w:pPr>
                                    <w:r w:rsidRPr="00F733F5">
                                      <w:rPr>
                                        <w:b/>
                                        <w:color w:val="auto"/>
                                      </w:rPr>
                                      <w:t>NIC NUMBER</w:t>
                                    </w:r>
                                  </w:p>
                                  <w:p w:rsidR="00FF34CC" w:rsidRDefault="00F733F5" w:rsidP="00CF1D93">
                                    <w:r w:rsidRPr="00F733F5">
                                      <w:rPr>
                                        <w:color w:val="auto"/>
                                      </w:rPr>
                                      <w:t>930441163V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c>
      </w:tr>
      <w:tr w:rsidR="00FF34CC" w:rsidTr="003C3109">
        <w:trPr>
          <w:trHeight w:val="1880"/>
        </w:trPr>
        <w:tc>
          <w:tcPr>
            <w:tcW w:w="1950" w:type="dxa"/>
            <w:gridSpan w:val="2"/>
          </w:tcPr>
          <w:p w:rsidR="00FF34CC" w:rsidRPr="00D257BA" w:rsidRDefault="006D5B13" w:rsidP="0026013B">
            <w:pPr>
              <w:pStyle w:val="Heading1"/>
              <w:jc w:val="left"/>
              <w:rPr>
                <w:color w:val="306785" w:themeColor="accent1" w:themeShade="BF"/>
              </w:rPr>
            </w:pPr>
            <w:r w:rsidRPr="00D257BA">
              <w:rPr>
                <w:color w:val="306785" w:themeColor="accent1" w:themeShade="BF"/>
              </w:rPr>
              <w:t>educational qualification</w:t>
            </w:r>
          </w:p>
        </w:tc>
        <w:tc>
          <w:tcPr>
            <w:tcW w:w="467" w:type="dxa"/>
          </w:tcPr>
          <w:p w:rsidR="00FF34CC" w:rsidRDefault="00FF34CC"/>
        </w:tc>
        <w:tc>
          <w:tcPr>
            <w:tcW w:w="7874" w:type="dxa"/>
          </w:tcPr>
          <w:sdt>
            <w:sdtPr>
              <w:id w:val="-1116827610"/>
            </w:sdtPr>
            <w:sdtContent>
              <w:p w:rsidR="00FF34CC" w:rsidRPr="00D257BA" w:rsidRDefault="006D5B13">
                <w:pPr>
                  <w:pStyle w:val="ResumeText"/>
                  <w:rPr>
                    <w:color w:val="auto"/>
                  </w:rPr>
                </w:pPr>
                <w:r w:rsidRPr="00D257BA">
                  <w:rPr>
                    <w:b/>
                    <w:bCs/>
                    <w:color w:val="auto"/>
                  </w:rPr>
                  <w:t>G.C.E (A/L) Examin</w:t>
                </w:r>
                <w:r w:rsidR="00A1060B">
                  <w:rPr>
                    <w:b/>
                    <w:bCs/>
                    <w:color w:val="auto"/>
                  </w:rPr>
                  <w:t>ation 2012 at St. Sebastians</w:t>
                </w:r>
                <w:r w:rsidRPr="00D257BA">
                  <w:rPr>
                    <w:b/>
                    <w:bCs/>
                    <w:color w:val="auto"/>
                  </w:rPr>
                  <w:t xml:space="preserve"> College, Moratuwa.</w:t>
                </w:r>
              </w:p>
              <w:p w:rsidR="004C14ED" w:rsidRPr="00D257BA" w:rsidRDefault="004C14ED" w:rsidP="004C14ED">
                <w:pPr>
                  <w:pStyle w:val="ResumeText"/>
                  <w:tabs>
                    <w:tab w:val="left" w:pos="2268"/>
                  </w:tabs>
                  <w:rPr>
                    <w:color w:val="auto"/>
                  </w:rPr>
                </w:pPr>
                <w:r w:rsidRPr="00D257BA">
                  <w:rPr>
                    <w:b/>
                    <w:bCs/>
                    <w:color w:val="auto"/>
                    <w:u w:val="single"/>
                  </w:rPr>
                  <w:t>Subject</w:t>
                </w:r>
                <w:r w:rsidRPr="00D257BA">
                  <w:rPr>
                    <w:color w:val="auto"/>
                  </w:rPr>
                  <w:tab/>
                  <w:t xml:space="preserve">  </w:t>
                </w:r>
                <w:r w:rsidRPr="00D257BA">
                  <w:rPr>
                    <w:b/>
                    <w:bCs/>
                    <w:color w:val="auto"/>
                    <w:u w:val="single"/>
                  </w:rPr>
                  <w:t>Grade</w:t>
                </w:r>
              </w:p>
              <w:p w:rsidR="004C14ED" w:rsidRPr="00D257BA" w:rsidRDefault="00A1060B" w:rsidP="004C14ED">
                <w:pPr>
                  <w:pStyle w:val="ResumeText"/>
                  <w:tabs>
                    <w:tab w:val="left" w:pos="2552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>Chemistry</w:t>
                </w:r>
                <w:r w:rsidR="004C14ED" w:rsidRPr="00D257BA">
                  <w:rPr>
                    <w:color w:val="auto"/>
                  </w:rPr>
                  <w:tab/>
                </w:r>
                <w:r>
                  <w:rPr>
                    <w:color w:val="auto"/>
                  </w:rPr>
                  <w:t>S</w:t>
                </w:r>
                <w:r w:rsidR="004C14ED" w:rsidRPr="00D257BA">
                  <w:rPr>
                    <w:color w:val="auto"/>
                  </w:rPr>
                  <w:t xml:space="preserve">                                     </w:t>
                </w:r>
              </w:p>
              <w:p w:rsidR="004C14ED" w:rsidRPr="00D257BA" w:rsidRDefault="00A1060B" w:rsidP="004C14ED">
                <w:pPr>
                  <w:pStyle w:val="ResumeText"/>
                  <w:tabs>
                    <w:tab w:val="left" w:pos="2552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>Combined Maths</w:t>
                </w:r>
                <w:r>
                  <w:rPr>
                    <w:color w:val="auto"/>
                  </w:rPr>
                  <w:tab/>
                  <w:t>F</w:t>
                </w:r>
                <w:r w:rsidR="004C14ED" w:rsidRPr="00D257BA">
                  <w:rPr>
                    <w:color w:val="auto"/>
                  </w:rPr>
                  <w:t xml:space="preserve">               </w:t>
                </w:r>
              </w:p>
              <w:p w:rsidR="004C14ED" w:rsidRPr="00D257BA" w:rsidRDefault="00A1060B" w:rsidP="004C14ED">
                <w:pPr>
                  <w:pStyle w:val="ResumeText"/>
                  <w:tabs>
                    <w:tab w:val="left" w:pos="2552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>Physics</w:t>
                </w:r>
                <w:r>
                  <w:rPr>
                    <w:color w:val="auto"/>
                  </w:rPr>
                  <w:tab/>
                  <w:t>F</w:t>
                </w:r>
                <w:r w:rsidR="004C14ED" w:rsidRPr="00D257BA">
                  <w:rPr>
                    <w:color w:val="auto"/>
                  </w:rPr>
                  <w:t xml:space="preserve">                                  </w:t>
                </w:r>
              </w:p>
              <w:p w:rsidR="00A1060B" w:rsidRDefault="004C14ED" w:rsidP="004C14ED">
                <w:pPr>
                  <w:pStyle w:val="ResumeText"/>
                  <w:tabs>
                    <w:tab w:val="left" w:pos="2552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General English</w:t>
                </w:r>
                <w:r w:rsidRPr="00D257BA">
                  <w:rPr>
                    <w:color w:val="auto"/>
                  </w:rPr>
                  <w:tab/>
                  <w:t>S</w:t>
                </w:r>
              </w:p>
              <w:p w:rsidR="00A1060B" w:rsidRPr="00A1060B" w:rsidRDefault="00A1060B" w:rsidP="004C14ED">
                <w:pPr>
                  <w:pStyle w:val="ResumeText"/>
                  <w:tabs>
                    <w:tab w:val="left" w:pos="2552"/>
                  </w:tabs>
                  <w:rPr>
                    <w:b/>
                    <w:bCs/>
                    <w:color w:val="auto"/>
                  </w:rPr>
                </w:pPr>
                <w:r w:rsidRPr="00A1060B">
                  <w:rPr>
                    <w:b/>
                    <w:bCs/>
                    <w:color w:val="auto"/>
                  </w:rPr>
                  <w:t>G.C.E (A/L) Examination 2013 (2</w:t>
                </w:r>
                <w:r w:rsidRPr="00A1060B">
                  <w:rPr>
                    <w:b/>
                    <w:bCs/>
                    <w:color w:val="auto"/>
                    <w:vertAlign w:val="superscript"/>
                  </w:rPr>
                  <w:t>nd</w:t>
                </w:r>
                <w:r w:rsidRPr="00A1060B">
                  <w:rPr>
                    <w:b/>
                    <w:bCs/>
                    <w:color w:val="auto"/>
                  </w:rPr>
                  <w:t xml:space="preserve"> shy)         </w:t>
                </w:r>
              </w:p>
              <w:p w:rsidR="00A1060B" w:rsidRPr="00A1060B" w:rsidRDefault="00A1060B" w:rsidP="004C14ED">
                <w:pPr>
                  <w:pStyle w:val="ResumeText"/>
                  <w:tabs>
                    <w:tab w:val="left" w:pos="2552"/>
                  </w:tabs>
                  <w:rPr>
                    <w:color w:val="auto"/>
                  </w:rPr>
                </w:pPr>
                <w:r>
                  <w:rPr>
                    <w:bCs/>
                    <w:color w:val="auto"/>
                  </w:rPr>
                  <w:t xml:space="preserve">Pending Results  </w:t>
                </w:r>
              </w:p>
              <w:p w:rsidR="004C14ED" w:rsidRPr="00D257BA" w:rsidRDefault="00F733F5" w:rsidP="004C14ED">
                <w:pPr>
                  <w:pStyle w:val="ResumeText"/>
                  <w:tabs>
                    <w:tab w:val="left" w:pos="2552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 xml:space="preserve">           </w:t>
                </w:r>
                <w:r w:rsidR="004C14ED" w:rsidRPr="00D257BA">
                  <w:rPr>
                    <w:color w:val="auto"/>
                  </w:rPr>
                  <w:t xml:space="preserve"> </w:t>
                </w:r>
              </w:p>
              <w:sdt>
                <w:sdtPr>
                  <w:rPr>
                    <w:color w:val="auto"/>
                  </w:rPr>
                  <w:id w:val="1641603760"/>
                </w:sdtPr>
                <w:sdtContent>
                  <w:p w:rsidR="00FF34CC" w:rsidRPr="00D257BA" w:rsidRDefault="006D5B13">
                    <w:pPr>
                      <w:pStyle w:val="ResumeText"/>
                      <w:rPr>
                        <w:color w:val="auto"/>
                      </w:rPr>
                    </w:pPr>
                    <w:r w:rsidRPr="00D257BA">
                      <w:rPr>
                        <w:b/>
                        <w:bCs/>
                        <w:color w:val="auto"/>
                      </w:rPr>
                      <w:t xml:space="preserve">G.C.E (O/L) Examination 2009 at </w:t>
                    </w:r>
                    <w:r w:rsidR="00A1060B">
                      <w:rPr>
                        <w:b/>
                        <w:bCs/>
                        <w:color w:val="auto"/>
                      </w:rPr>
                      <w:t>Sri Thakshala Maha Vidyalaya</w:t>
                    </w:r>
                    <w:r w:rsidRPr="00D257BA">
                      <w:rPr>
                        <w:b/>
                        <w:bCs/>
                        <w:color w:val="auto"/>
                      </w:rPr>
                      <w:t xml:space="preserve">, </w:t>
                    </w:r>
                    <w:r w:rsidR="00A1060B">
                      <w:rPr>
                        <w:b/>
                        <w:bCs/>
                        <w:color w:val="auto"/>
                      </w:rPr>
                      <w:t>Keselwatta</w:t>
                    </w:r>
                    <w:r w:rsidRPr="00D257BA">
                      <w:rPr>
                        <w:b/>
                        <w:bCs/>
                        <w:color w:val="auto"/>
                      </w:rPr>
                      <w:t>.</w:t>
                    </w:r>
                    <w:r w:rsidRPr="00D257BA">
                      <w:rPr>
                        <w:color w:val="auto"/>
                      </w:rPr>
                      <w:t xml:space="preserve"> </w:t>
                    </w:r>
                  </w:p>
                </w:sdtContent>
              </w:sdt>
              <w:p w:rsidR="004C14ED" w:rsidRPr="00D257BA" w:rsidRDefault="004C14ED" w:rsidP="004C14ED">
                <w:pPr>
                  <w:pStyle w:val="ResumeText"/>
                  <w:tabs>
                    <w:tab w:val="left" w:pos="1861"/>
                  </w:tabs>
                  <w:rPr>
                    <w:color w:val="auto"/>
                    <w:u w:val="single"/>
                  </w:rPr>
                </w:pPr>
                <w:r w:rsidRPr="00D257BA">
                  <w:rPr>
                    <w:b/>
                    <w:bCs/>
                    <w:color w:val="auto"/>
                    <w:u w:val="single"/>
                  </w:rPr>
                  <w:t>Subject</w:t>
                </w:r>
                <w:r w:rsidRPr="00D257BA">
                  <w:rPr>
                    <w:color w:val="auto"/>
                  </w:rPr>
                  <w:tab/>
                </w:r>
                <w:r w:rsidRPr="00D257BA">
                  <w:rPr>
                    <w:color w:val="auto"/>
                  </w:rPr>
                  <w:tab/>
                  <w:t xml:space="preserve">        </w:t>
                </w:r>
                <w:r w:rsidRPr="00D257BA">
                  <w:rPr>
                    <w:b/>
                    <w:bCs/>
                    <w:color w:val="auto"/>
                    <w:u w:val="single"/>
                  </w:rPr>
                  <w:t>Grade</w:t>
                </w:r>
              </w:p>
              <w:p w:rsidR="006C3F30" w:rsidRDefault="00F733F5" w:rsidP="006C3F30">
                <w:pPr>
                  <w:pStyle w:val="ResumeText"/>
                  <w:tabs>
                    <w:tab w:val="left" w:pos="1861"/>
                    <w:tab w:val="left" w:pos="2694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>Religion</w:t>
                </w:r>
                <w:r w:rsidR="006C3F30" w:rsidRPr="00D257BA">
                  <w:rPr>
                    <w:color w:val="auto"/>
                  </w:rPr>
                  <w:tab/>
                </w:r>
                <w:r w:rsidR="006C3F30" w:rsidRPr="00D257BA">
                  <w:rPr>
                    <w:color w:val="auto"/>
                  </w:rPr>
                  <w:tab/>
                </w:r>
                <w:r w:rsidR="006C3F30">
                  <w:rPr>
                    <w:color w:val="auto"/>
                  </w:rPr>
                  <w:t>A</w:t>
                </w:r>
                <w:r w:rsidR="006C3F30" w:rsidRPr="00D257BA">
                  <w:rPr>
                    <w:color w:val="auto"/>
                  </w:rPr>
                  <w:t xml:space="preserve"> </w:t>
                </w:r>
              </w:p>
              <w:p w:rsidR="006C3F30" w:rsidRDefault="006C3F30" w:rsidP="006C3F30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Commerce</w:t>
                </w:r>
                <w:r w:rsidRPr="00D257BA">
                  <w:rPr>
                    <w:color w:val="auto"/>
                  </w:rPr>
                  <w:tab/>
                </w:r>
                <w:r w:rsidR="00F733F5">
                  <w:rPr>
                    <w:color w:val="auto"/>
                  </w:rPr>
                  <w:t>A</w:t>
                </w:r>
              </w:p>
              <w:p w:rsidR="006C3F30" w:rsidRDefault="00F733F5" w:rsidP="006C3F30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Mathematics</w:t>
                </w:r>
                <w:r w:rsidR="006C3F30" w:rsidRPr="00D257BA">
                  <w:rPr>
                    <w:color w:val="auto"/>
                  </w:rPr>
                  <w:tab/>
                </w:r>
                <w:r>
                  <w:rPr>
                    <w:color w:val="auto"/>
                  </w:rPr>
                  <w:t>A</w:t>
                </w:r>
              </w:p>
              <w:p w:rsidR="00F733F5" w:rsidRDefault="00F733F5" w:rsidP="006C3F30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English</w:t>
                </w:r>
                <w:r w:rsidR="006C3F30" w:rsidRPr="00D257BA">
                  <w:rPr>
                    <w:color w:val="auto"/>
                  </w:rPr>
                  <w:tab/>
                </w:r>
                <w:r>
                  <w:rPr>
                    <w:color w:val="auto"/>
                  </w:rPr>
                  <w:t>A</w:t>
                </w:r>
              </w:p>
              <w:p w:rsidR="00F733F5" w:rsidRDefault="00F733F5" w:rsidP="00F733F5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 xml:space="preserve">Sinhala Literature </w:t>
                </w:r>
                <w:r>
                  <w:rPr>
                    <w:color w:val="auto"/>
                  </w:rPr>
                  <w:tab/>
                  <w:t>A</w:t>
                </w:r>
              </w:p>
              <w:p w:rsidR="006C3F30" w:rsidRDefault="00F733F5" w:rsidP="006C3F30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History</w:t>
                </w:r>
                <w:r w:rsidR="006C3F30">
                  <w:t xml:space="preserve">                               </w:t>
                </w:r>
                <w:r w:rsidR="006C3F30" w:rsidRPr="00D257BA">
                  <w:rPr>
                    <w:color w:val="auto"/>
                  </w:rPr>
                  <w:t xml:space="preserve">                </w:t>
                </w:r>
                <w:r>
                  <w:rPr>
                    <w:color w:val="auto"/>
                  </w:rPr>
                  <w:t>B</w:t>
                </w:r>
                <w:r w:rsidR="006C3F30" w:rsidRPr="00D257BA">
                  <w:rPr>
                    <w:color w:val="auto"/>
                  </w:rPr>
                  <w:t xml:space="preserve">                                                                </w:t>
                </w:r>
              </w:p>
              <w:p w:rsidR="004C14ED" w:rsidRPr="00D257BA" w:rsidRDefault="004C14ED" w:rsidP="004C14ED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Sinhala</w:t>
                </w:r>
                <w:r w:rsidRPr="00D257BA">
                  <w:rPr>
                    <w:color w:val="auto"/>
                  </w:rPr>
                  <w:tab/>
                  <w:t>C</w:t>
                </w:r>
                <w:r w:rsidRPr="00D257BA">
                  <w:rPr>
                    <w:color w:val="auto"/>
                  </w:rPr>
                  <w:tab/>
                </w:r>
                <w:r w:rsidRPr="00D257BA">
                  <w:rPr>
                    <w:color w:val="auto"/>
                  </w:rPr>
                  <w:tab/>
                </w:r>
                <w:r w:rsidRPr="00D257BA">
                  <w:rPr>
                    <w:color w:val="auto"/>
                  </w:rPr>
                  <w:tab/>
                </w:r>
                <w:r w:rsidRPr="00D257BA">
                  <w:rPr>
                    <w:color w:val="auto"/>
                  </w:rPr>
                  <w:tab/>
                </w:r>
                <w:r w:rsidRPr="00D257BA">
                  <w:rPr>
                    <w:color w:val="auto"/>
                  </w:rPr>
                  <w:tab/>
                  <w:t xml:space="preserve">                               </w:t>
                </w:r>
              </w:p>
              <w:p w:rsidR="004C14ED" w:rsidRPr="00D257BA" w:rsidRDefault="004C14ED" w:rsidP="004C14ED">
                <w:pPr>
                  <w:pStyle w:val="ResumeText"/>
                  <w:tabs>
                    <w:tab w:val="left" w:pos="1861"/>
                    <w:tab w:val="left" w:pos="2694"/>
                  </w:tabs>
                  <w:rPr>
                    <w:color w:val="auto"/>
                  </w:rPr>
                </w:pPr>
                <w:r w:rsidRPr="00D257BA">
                  <w:rPr>
                    <w:color w:val="auto"/>
                  </w:rPr>
                  <w:t>Science</w:t>
                </w:r>
                <w:r w:rsidRPr="00D257BA">
                  <w:rPr>
                    <w:color w:val="auto"/>
                  </w:rPr>
                  <w:tab/>
                </w:r>
                <w:r w:rsidRPr="00D257BA">
                  <w:rPr>
                    <w:color w:val="auto"/>
                  </w:rPr>
                  <w:tab/>
                </w:r>
                <w:r w:rsidR="00F733F5">
                  <w:rPr>
                    <w:color w:val="auto"/>
                  </w:rPr>
                  <w:t>C</w:t>
                </w:r>
                <w:r w:rsidRPr="00D257BA">
                  <w:rPr>
                    <w:color w:val="auto"/>
                  </w:rPr>
                  <w:t xml:space="preserve">                               </w:t>
                </w:r>
              </w:p>
              <w:p w:rsidR="004C14ED" w:rsidRPr="00D257BA" w:rsidRDefault="00F733F5" w:rsidP="004C14ED">
                <w:pPr>
                  <w:pStyle w:val="ResumeText"/>
                  <w:tabs>
                    <w:tab w:val="left" w:pos="1986"/>
                    <w:tab w:val="left" w:pos="2694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>Information Technology</w:t>
                </w:r>
                <w:r w:rsidR="004C14ED" w:rsidRPr="00D257BA">
                  <w:rPr>
                    <w:color w:val="auto"/>
                  </w:rPr>
                  <w:tab/>
                </w:r>
                <w:r w:rsidR="004C14ED" w:rsidRPr="00D257BA">
                  <w:rPr>
                    <w:color w:val="auto"/>
                  </w:rPr>
                  <w:tab/>
                </w:r>
                <w:r>
                  <w:rPr>
                    <w:color w:val="auto"/>
                  </w:rPr>
                  <w:t>C</w:t>
                </w:r>
                <w:r w:rsidR="004C14ED" w:rsidRPr="00D257BA">
                  <w:rPr>
                    <w:color w:val="auto"/>
                  </w:rPr>
                  <w:t xml:space="preserve">                     </w:t>
                </w:r>
              </w:p>
              <w:p w:rsidR="00FF34CC" w:rsidRPr="006C3F30" w:rsidRDefault="00F733F5" w:rsidP="00BE50C6">
                <w:pPr>
                  <w:pStyle w:val="ResumeText"/>
                  <w:tabs>
                    <w:tab w:val="left" w:pos="2694"/>
                  </w:tabs>
                  <w:rPr>
                    <w:color w:val="auto"/>
                  </w:rPr>
                </w:pPr>
                <w:r>
                  <w:rPr>
                    <w:color w:val="auto"/>
                  </w:rPr>
                  <w:tab/>
                  <w:t xml:space="preserve">                            </w:t>
                </w:r>
                <w:r>
                  <w:rPr>
                    <w:color w:val="auto"/>
                  </w:rPr>
                  <w:tab/>
                </w:r>
                <w:r w:rsidR="004C14ED" w:rsidRPr="00D257BA">
                  <w:rPr>
                    <w:color w:val="auto"/>
                  </w:rPr>
                  <w:t xml:space="preserve">                             </w:t>
                </w:r>
              </w:p>
            </w:sdtContent>
          </w:sdt>
        </w:tc>
      </w:tr>
      <w:tr w:rsidR="00840D99" w:rsidTr="003C3109">
        <w:trPr>
          <w:trHeight w:val="1127"/>
        </w:trPr>
        <w:tc>
          <w:tcPr>
            <w:tcW w:w="1950" w:type="dxa"/>
            <w:gridSpan w:val="2"/>
          </w:tcPr>
          <w:p w:rsidR="00840D99" w:rsidRDefault="00840D99" w:rsidP="009862DD">
            <w:pPr>
              <w:pStyle w:val="Heading1"/>
              <w:jc w:val="left"/>
              <w:rPr>
                <w:color w:val="306785" w:themeColor="accent1" w:themeShade="BF"/>
              </w:rPr>
            </w:pPr>
            <w:r w:rsidRPr="00D257BA">
              <w:rPr>
                <w:color w:val="306785" w:themeColor="accent1" w:themeShade="BF"/>
              </w:rPr>
              <w:lastRenderedPageBreak/>
              <w:t>academic qualification</w:t>
            </w:r>
          </w:p>
          <w:p w:rsidR="00840D99" w:rsidRPr="00840D99" w:rsidRDefault="00840D99" w:rsidP="009862DD"/>
        </w:tc>
        <w:tc>
          <w:tcPr>
            <w:tcW w:w="467" w:type="dxa"/>
          </w:tcPr>
          <w:p w:rsidR="00840D99" w:rsidRDefault="00840D99" w:rsidP="00EA1B30">
            <w:pPr>
              <w:spacing w:line="240" w:lineRule="auto"/>
            </w:pPr>
          </w:p>
        </w:tc>
        <w:tc>
          <w:tcPr>
            <w:tcW w:w="7874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</w:rPr>
              <w:id w:val="281334"/>
            </w:sdtPr>
            <w:sdtContent>
              <w:p w:rsidR="00840D99" w:rsidRPr="00840D99" w:rsidRDefault="00840D99" w:rsidP="00EA1B30">
                <w:pPr>
                  <w:pStyle w:val="Heading2"/>
                  <w:numPr>
                    <w:ilvl w:val="0"/>
                    <w:numId w:val="1"/>
                  </w:numPr>
                  <w:spacing w:line="240" w:lineRule="auto"/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</w:pPr>
                <w:r w:rsidRPr="00840D99"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  <w:t>Successfully completed Certificate Course in MS Office Neuralgate Technologies (Pvt) Ltd.</w:t>
                </w:r>
              </w:p>
              <w:p w:rsidR="00840D99" w:rsidRPr="00840D99" w:rsidRDefault="00840D99" w:rsidP="00EA1B30">
                <w:pPr>
                  <w:pStyle w:val="ListParagraph"/>
                  <w:numPr>
                    <w:ilvl w:val="0"/>
                    <w:numId w:val="1"/>
                  </w:numPr>
                  <w:spacing w:line="240" w:lineRule="auto"/>
                  <w:rPr>
                    <w:color w:val="auto"/>
                  </w:rPr>
                </w:pPr>
                <w:r w:rsidRPr="00840D99">
                  <w:rPr>
                    <w:color w:val="auto"/>
                  </w:rPr>
                  <w:t xml:space="preserve">Successfully completed Spoken English Course at Green Circle Academy. </w:t>
                </w:r>
              </w:p>
              <w:p w:rsidR="00840D99" w:rsidRDefault="00840D99" w:rsidP="00EA1B30">
                <w:pPr>
                  <w:pStyle w:val="ListParagraph"/>
                  <w:spacing w:line="240" w:lineRule="auto"/>
                </w:pPr>
              </w:p>
            </w:sdtContent>
          </w:sdt>
        </w:tc>
      </w:tr>
      <w:tr w:rsidR="003C3109" w:rsidTr="003C3109">
        <w:trPr>
          <w:trHeight w:val="686"/>
        </w:trPr>
        <w:tc>
          <w:tcPr>
            <w:tcW w:w="1061" w:type="dxa"/>
          </w:tcPr>
          <w:p w:rsidR="003C3109" w:rsidRDefault="003C3109" w:rsidP="009862DD">
            <w:pPr>
              <w:pStyle w:val="Heading1"/>
              <w:jc w:val="left"/>
              <w:rPr>
                <w:color w:val="306785" w:themeColor="accent1" w:themeShade="BF"/>
              </w:rPr>
            </w:pPr>
            <w:r>
              <w:rPr>
                <w:color w:val="306785" w:themeColor="accent1" w:themeShade="BF"/>
              </w:rPr>
              <w:t>Work Experience</w:t>
            </w:r>
          </w:p>
          <w:p w:rsidR="003C3109" w:rsidRDefault="003C3109" w:rsidP="00840D99"/>
        </w:tc>
        <w:tc>
          <w:tcPr>
            <w:tcW w:w="889" w:type="dxa"/>
          </w:tcPr>
          <w:p w:rsidR="003C3109" w:rsidRPr="00840D99" w:rsidRDefault="003C3109" w:rsidP="00840D99"/>
        </w:tc>
        <w:tc>
          <w:tcPr>
            <w:tcW w:w="467" w:type="dxa"/>
          </w:tcPr>
          <w:p w:rsidR="003C3109" w:rsidRDefault="003C3109" w:rsidP="009862DD"/>
        </w:tc>
        <w:tc>
          <w:tcPr>
            <w:tcW w:w="7874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</w:rPr>
              <w:id w:val="302434271"/>
            </w:sdtPr>
            <w:sdtContent>
              <w:p w:rsidR="003C3109" w:rsidRPr="00840D99" w:rsidRDefault="003C3109" w:rsidP="003C3109">
                <w:pPr>
                  <w:pStyle w:val="Heading2"/>
                  <w:numPr>
                    <w:ilvl w:val="0"/>
                    <w:numId w:val="1"/>
                  </w:numPr>
                  <w:spacing w:line="240" w:lineRule="auto"/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</w:pPr>
                <w:r w:rsidRPr="002A4ED2"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  <w:t>09 Months experience as Unit Leader in Arpico Insurance</w:t>
                </w:r>
                <w: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  <w:t xml:space="preserve"> Co. Ltd.</w:t>
                </w:r>
                <w:r w:rsidRPr="002A4ED2">
                  <w:rPr>
                    <w:color w:val="auto"/>
                  </w:rPr>
                  <w:t xml:space="preserve"> </w:t>
                </w:r>
              </w:p>
              <w:p w:rsidR="003C3109" w:rsidRDefault="003C3109" w:rsidP="003C3109">
                <w:pPr>
                  <w:spacing w:line="240" w:lineRule="auto"/>
                  <w:ind w:left="360"/>
                </w:pPr>
              </w:p>
            </w:sdtContent>
          </w:sdt>
          <w:p w:rsidR="003C3109" w:rsidRPr="002A4ED2" w:rsidRDefault="003C3109" w:rsidP="002A4ED2">
            <w:pPr>
              <w:tabs>
                <w:tab w:val="left" w:pos="990"/>
              </w:tabs>
            </w:pPr>
          </w:p>
        </w:tc>
      </w:tr>
      <w:tr w:rsidR="00840D99" w:rsidTr="003C3109">
        <w:trPr>
          <w:trHeight w:val="998"/>
        </w:trPr>
        <w:tc>
          <w:tcPr>
            <w:tcW w:w="1950" w:type="dxa"/>
            <w:gridSpan w:val="2"/>
          </w:tcPr>
          <w:p w:rsidR="00840D99" w:rsidRPr="00D257BA" w:rsidRDefault="00840D99" w:rsidP="007849BF">
            <w:pPr>
              <w:pStyle w:val="Heading1"/>
              <w:jc w:val="left"/>
              <w:rPr>
                <w:color w:val="306785" w:themeColor="accent1" w:themeShade="BF"/>
              </w:rPr>
            </w:pPr>
            <w:r w:rsidRPr="00D257BA">
              <w:rPr>
                <w:color w:val="306785" w:themeColor="accent1" w:themeShade="BF"/>
              </w:rPr>
              <w:t>extra curricular activities</w:t>
            </w:r>
          </w:p>
        </w:tc>
        <w:tc>
          <w:tcPr>
            <w:tcW w:w="467" w:type="dxa"/>
          </w:tcPr>
          <w:p w:rsidR="00840D99" w:rsidRDefault="00840D99" w:rsidP="003C3109">
            <w:pPr>
              <w:spacing w:line="240" w:lineRule="auto"/>
            </w:pPr>
          </w:p>
        </w:tc>
        <w:tc>
          <w:tcPr>
            <w:tcW w:w="7874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</w:rPr>
              <w:id w:val="-691765356"/>
            </w:sdt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595959" w:themeColor="text1" w:themeTint="A6"/>
                  </w:rPr>
                  <w:id w:val="-1126388115"/>
                </w:sdtPr>
                <w:sdtContent>
                  <w:p w:rsidR="00840D99" w:rsidRPr="00D257BA" w:rsidRDefault="00840D99" w:rsidP="003C3109">
                    <w:pPr>
                      <w:pStyle w:val="Heading2"/>
                      <w:numPr>
                        <w:ilvl w:val="0"/>
                        <w:numId w:val="2"/>
                      </w:numPr>
                      <w:spacing w:line="240" w:lineRule="auto"/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auto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auto"/>
                      </w:rPr>
                      <w:t>Was Member of School IT</w:t>
                    </w:r>
                    <w:r w:rsidRPr="00D257BA"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auto"/>
                      </w:rPr>
                      <w:t xml:space="preserve"> Society.</w:t>
                    </w:r>
                  </w:p>
                  <w:p w:rsidR="00840D99" w:rsidRPr="00D257BA" w:rsidRDefault="00840D99" w:rsidP="003C3109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240" w:lineRule="auto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>Senior Member of School Sinhala Literature Society.</w:t>
                    </w:r>
                  </w:p>
                  <w:p w:rsidR="00840D99" w:rsidRPr="00D257BA" w:rsidRDefault="00840D99" w:rsidP="003C3109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240" w:lineRule="auto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>Member of School Science Society.</w:t>
                    </w:r>
                  </w:p>
                  <w:p w:rsidR="00840D99" w:rsidRDefault="00840D99" w:rsidP="003C3109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240" w:lineRule="auto"/>
                    </w:pPr>
                    <w:r>
                      <w:rPr>
                        <w:color w:val="auto"/>
                      </w:rPr>
                      <w:t>Was a Member of School Cricket Team / Foot Ball Team / Debate Team</w:t>
                    </w:r>
                  </w:p>
                </w:sdtContent>
              </w:sdt>
            </w:sdtContent>
          </w:sdt>
        </w:tc>
      </w:tr>
      <w:tr w:rsidR="00840D99" w:rsidTr="003C3109">
        <w:trPr>
          <w:trHeight w:val="2681"/>
        </w:trPr>
        <w:tc>
          <w:tcPr>
            <w:tcW w:w="1950" w:type="dxa"/>
            <w:gridSpan w:val="2"/>
          </w:tcPr>
          <w:p w:rsidR="00840D99" w:rsidRPr="00D257BA" w:rsidRDefault="00840D99" w:rsidP="00A778DC">
            <w:pPr>
              <w:pStyle w:val="Heading1"/>
              <w:jc w:val="left"/>
              <w:rPr>
                <w:color w:val="306785" w:themeColor="accent1" w:themeShade="BF"/>
              </w:rPr>
            </w:pPr>
            <w:r w:rsidRPr="00D257BA">
              <w:rPr>
                <w:color w:val="306785" w:themeColor="accent1" w:themeShade="BF"/>
              </w:rPr>
              <w:t>References</w:t>
            </w:r>
          </w:p>
        </w:tc>
        <w:tc>
          <w:tcPr>
            <w:tcW w:w="467" w:type="dxa"/>
          </w:tcPr>
          <w:p w:rsidR="00840D99" w:rsidRDefault="00840D99" w:rsidP="003C3109">
            <w:pPr>
              <w:spacing w:line="240" w:lineRule="auto"/>
            </w:pPr>
          </w:p>
        </w:tc>
        <w:tc>
          <w:tcPr>
            <w:tcW w:w="7874" w:type="dxa"/>
          </w:tcPr>
          <w:sdt>
            <w:sdtP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color w:val="595959" w:themeColor="text1" w:themeTint="A6"/>
              </w:rPr>
              <w:id w:val="-1883713024"/>
            </w:sdtPr>
            <w:sdtContent>
              <w:sdt>
                <w:sdtPr>
                  <w:rPr>
                    <w:rFonts w:asciiTheme="minorHAnsi" w:eastAsiaTheme="minorEastAsia" w:hAnsiTheme="minorHAnsi" w:cstheme="minorBidi"/>
                    <w:b w:val="0"/>
                    <w:bCs w:val="0"/>
                    <w:caps w:val="0"/>
                    <w:color w:val="auto"/>
                  </w:rPr>
                  <w:id w:val="-1368215953"/>
                </w:sdtPr>
                <w:sdtContent>
                  <w:p w:rsidR="00840D99" w:rsidRPr="00D257BA" w:rsidRDefault="00840D99" w:rsidP="003C3109">
                    <w:pPr>
                      <w:pStyle w:val="Heading2"/>
                      <w:spacing w:line="240" w:lineRule="auto"/>
                      <w:rPr>
                        <w:color w:val="auto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  <w:caps w:val="0"/>
                        <w:color w:val="auto"/>
                      </w:rPr>
                      <w:t>Mr. Asiri Kalum</w:t>
                    </w:r>
                  </w:p>
                  <w:p w:rsidR="00840D99" w:rsidRDefault="00840D99" w:rsidP="003C3109">
                    <w:pPr>
                      <w:pStyle w:val="ResumeText"/>
                      <w:spacing w:line="240" w:lineRule="auto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>System Administrator,</w:t>
                    </w:r>
                  </w:p>
                  <w:p w:rsidR="00840D99" w:rsidRPr="00D257BA" w:rsidRDefault="00840D99" w:rsidP="003C3109">
                    <w:pPr>
                      <w:pStyle w:val="ResumeText"/>
                      <w:spacing w:line="240" w:lineRule="auto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t>Maintech Lanka (Pvt) Ltd,</w:t>
                    </w:r>
                  </w:p>
                  <w:p w:rsidR="003C3109" w:rsidRDefault="00840D99" w:rsidP="003C3109">
                    <w:pPr>
                      <w:spacing w:line="240" w:lineRule="auto"/>
                      <w:rPr>
                        <w:color w:val="auto"/>
                      </w:rPr>
                    </w:pPr>
                    <w:r w:rsidRPr="00D257BA">
                      <w:rPr>
                        <w:color w:val="auto"/>
                      </w:rPr>
                      <w:t>Tel :</w:t>
                    </w:r>
                    <w:r>
                      <w:rPr>
                        <w:color w:val="auto"/>
                      </w:rPr>
                      <w:t xml:space="preserve"> 038-229-8440</w:t>
                    </w:r>
                  </w:p>
                  <w:sdt>
                    <w:sdtPr>
                      <w:rPr>
                        <w:rFonts w:asciiTheme="minorHAnsi" w:eastAsiaTheme="minorEastAsia" w:hAnsiTheme="minorHAnsi" w:cstheme="minorBidi"/>
                        <w:b w:val="0"/>
                        <w:bCs w:val="0"/>
                        <w:caps w:val="0"/>
                        <w:color w:val="auto"/>
                      </w:rPr>
                      <w:id w:val="-630405729"/>
                    </w:sdtPr>
                    <w:sdtContent>
                      <w:p w:rsidR="003C3109" w:rsidRPr="00D257BA" w:rsidRDefault="003C3109" w:rsidP="003C3109">
                        <w:pPr>
                          <w:pStyle w:val="Heading2"/>
                          <w:spacing w:line="240" w:lineRule="auto"/>
                          <w:rPr>
                            <w:color w:val="auto"/>
                          </w:rPr>
                        </w:pPr>
                        <w:r w:rsidRPr="00D257BA">
                          <w:rPr>
                            <w:rFonts w:asciiTheme="minorHAnsi" w:eastAsiaTheme="minorEastAsia" w:hAnsiTheme="minorHAnsi" w:cstheme="minorBidi"/>
                            <w:caps w:val="0"/>
                            <w:color w:val="auto"/>
                          </w:rPr>
                          <w:t xml:space="preserve">Mr. </w:t>
                        </w:r>
                        <w:r>
                          <w:rPr>
                            <w:rFonts w:asciiTheme="minorHAnsi" w:eastAsiaTheme="minorEastAsia" w:hAnsiTheme="minorHAnsi" w:cstheme="minorBidi"/>
                            <w:caps w:val="0"/>
                            <w:color w:val="auto"/>
                          </w:rPr>
                          <w:t>Priyantha Mendis</w:t>
                        </w:r>
                      </w:p>
                      <w:p w:rsidR="003C3109" w:rsidRPr="00D257BA" w:rsidRDefault="003C3109" w:rsidP="003C3109">
                        <w:pPr>
                          <w:pStyle w:val="ResumeText"/>
                          <w:spacing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Production Manager / Secretary,</w:t>
                        </w:r>
                      </w:p>
                      <w:p w:rsidR="00840D99" w:rsidRPr="00D257BA" w:rsidRDefault="003C3109" w:rsidP="003C3109">
                        <w:pPr>
                          <w:spacing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Cinefilm Lanka (Pvt) Ltd,</w:t>
                        </w:r>
                        <w:r w:rsidRPr="00D257BA">
                          <w:rPr>
                            <w:color w:val="auto"/>
                          </w:rPr>
                          <w:br/>
                          <w:t xml:space="preserve">Tel : </w:t>
                        </w:r>
                        <w:r>
                          <w:rPr>
                            <w:color w:val="auto"/>
                          </w:rPr>
                          <w:t>077-520-0937 | 077-735-3153</w:t>
                        </w:r>
                      </w:p>
                    </w:sdtContent>
                  </w:sdt>
                </w:sdtContent>
              </w:sdt>
              <w:p w:rsidR="00840D99" w:rsidRDefault="00840D99" w:rsidP="003C3109">
                <w:pPr>
                  <w:spacing w:line="240" w:lineRule="auto"/>
                </w:pPr>
              </w:p>
            </w:sdtContent>
          </w:sdt>
        </w:tc>
      </w:tr>
    </w:tbl>
    <w:p w:rsidR="00A778DC" w:rsidRDefault="00A778DC" w:rsidP="003C3109">
      <w:pPr>
        <w:pBdr>
          <w:bottom w:val="single" w:sz="4" w:space="0" w:color="418AB3" w:themeColor="accent1"/>
        </w:pBdr>
      </w:pPr>
    </w:p>
    <w:p w:rsidR="00FF34CC" w:rsidRPr="00672404" w:rsidRDefault="00A778DC" w:rsidP="003C3109">
      <w:pPr>
        <w:pStyle w:val="ContactInfo"/>
        <w:jc w:val="center"/>
        <w:rPr>
          <w:color w:val="auto"/>
          <w:sz w:val="20"/>
          <w:szCs w:val="20"/>
        </w:rPr>
      </w:pPr>
      <w:r w:rsidRPr="00672404">
        <w:rPr>
          <w:color w:val="auto"/>
          <w:sz w:val="20"/>
          <w:szCs w:val="20"/>
        </w:rPr>
        <w:t>I hereby certify that the above mentioned particulars are true and accurate to the best of my knowledge.</w:t>
      </w:r>
    </w:p>
    <w:p w:rsidR="00B62AD2" w:rsidRPr="00672404" w:rsidRDefault="00B62AD2" w:rsidP="00A778DC">
      <w:pPr>
        <w:pStyle w:val="ContactInfo"/>
        <w:jc w:val="center"/>
        <w:rPr>
          <w:color w:val="auto"/>
          <w:sz w:val="20"/>
          <w:szCs w:val="20"/>
        </w:rPr>
      </w:pPr>
    </w:p>
    <w:p w:rsidR="00B62AD2" w:rsidRPr="00672404" w:rsidRDefault="00B62AD2" w:rsidP="00A778DC">
      <w:pPr>
        <w:pStyle w:val="ContactInfo"/>
        <w:jc w:val="center"/>
        <w:rPr>
          <w:color w:val="auto"/>
          <w:sz w:val="20"/>
          <w:szCs w:val="20"/>
        </w:rPr>
      </w:pPr>
    </w:p>
    <w:p w:rsidR="00D257BA" w:rsidRPr="00672404" w:rsidRDefault="00D257BA" w:rsidP="006C3F30">
      <w:pPr>
        <w:pStyle w:val="ContactInfo"/>
        <w:jc w:val="left"/>
        <w:rPr>
          <w:color w:val="auto"/>
          <w:sz w:val="20"/>
          <w:szCs w:val="20"/>
        </w:rPr>
      </w:pPr>
    </w:p>
    <w:p w:rsidR="00B62AD2" w:rsidRPr="00672404" w:rsidRDefault="00B62AD2" w:rsidP="00B62AD2">
      <w:pPr>
        <w:pStyle w:val="ContactInfo"/>
        <w:ind w:firstLine="720"/>
        <w:jc w:val="left"/>
        <w:rPr>
          <w:color w:val="auto"/>
          <w:sz w:val="20"/>
          <w:szCs w:val="20"/>
        </w:rPr>
      </w:pPr>
      <w:r w:rsidRPr="00672404">
        <w:rPr>
          <w:color w:val="auto"/>
          <w:sz w:val="20"/>
          <w:szCs w:val="20"/>
        </w:rPr>
        <w:t>………………………………..</w:t>
      </w:r>
      <w:r w:rsidRPr="00672404">
        <w:rPr>
          <w:color w:val="auto"/>
          <w:sz w:val="20"/>
          <w:szCs w:val="20"/>
        </w:rPr>
        <w:tab/>
      </w:r>
      <w:r w:rsidRPr="00672404">
        <w:rPr>
          <w:color w:val="auto"/>
          <w:sz w:val="20"/>
          <w:szCs w:val="20"/>
        </w:rPr>
        <w:tab/>
      </w:r>
      <w:r w:rsidRPr="00672404">
        <w:rPr>
          <w:color w:val="auto"/>
          <w:sz w:val="20"/>
          <w:szCs w:val="20"/>
        </w:rPr>
        <w:tab/>
      </w:r>
      <w:r w:rsidRPr="00672404">
        <w:rPr>
          <w:color w:val="auto"/>
          <w:sz w:val="20"/>
          <w:szCs w:val="20"/>
        </w:rPr>
        <w:tab/>
      </w:r>
      <w:r w:rsidRPr="00672404">
        <w:rPr>
          <w:color w:val="auto"/>
          <w:sz w:val="20"/>
          <w:szCs w:val="20"/>
        </w:rPr>
        <w:tab/>
      </w:r>
      <w:r w:rsidRPr="00672404">
        <w:rPr>
          <w:color w:val="auto"/>
          <w:sz w:val="20"/>
          <w:szCs w:val="20"/>
        </w:rPr>
        <w:tab/>
      </w:r>
      <w:r w:rsidRPr="00672404">
        <w:rPr>
          <w:color w:val="auto"/>
          <w:sz w:val="20"/>
          <w:szCs w:val="20"/>
        </w:rPr>
        <w:tab/>
        <w:t>………………………………..</w:t>
      </w:r>
    </w:p>
    <w:p w:rsidR="00B62AD2" w:rsidRPr="00672404" w:rsidRDefault="00B62AD2" w:rsidP="00B62AD2">
      <w:pPr>
        <w:pStyle w:val="ContactInfo"/>
        <w:jc w:val="left"/>
        <w:rPr>
          <w:color w:val="auto"/>
        </w:rPr>
      </w:pPr>
      <w:r w:rsidRPr="00672404">
        <w:rPr>
          <w:color w:val="auto"/>
        </w:rPr>
        <w:t xml:space="preserve">                                 Date</w:t>
      </w:r>
      <w:r w:rsidRPr="00672404">
        <w:rPr>
          <w:color w:val="auto"/>
        </w:rPr>
        <w:tab/>
      </w:r>
      <w:r w:rsidRPr="00672404">
        <w:rPr>
          <w:color w:val="auto"/>
        </w:rPr>
        <w:tab/>
      </w:r>
      <w:r w:rsidRPr="00672404">
        <w:rPr>
          <w:color w:val="auto"/>
        </w:rPr>
        <w:tab/>
      </w:r>
      <w:r w:rsidRPr="00672404">
        <w:rPr>
          <w:color w:val="auto"/>
        </w:rPr>
        <w:tab/>
      </w:r>
      <w:r w:rsidRPr="00672404">
        <w:rPr>
          <w:color w:val="auto"/>
        </w:rPr>
        <w:tab/>
      </w:r>
      <w:r w:rsidRPr="00672404">
        <w:rPr>
          <w:color w:val="auto"/>
        </w:rPr>
        <w:tab/>
      </w:r>
      <w:r w:rsidRPr="00672404">
        <w:rPr>
          <w:color w:val="auto"/>
        </w:rPr>
        <w:tab/>
      </w:r>
      <w:r w:rsidRPr="00672404">
        <w:rPr>
          <w:color w:val="auto"/>
        </w:rPr>
        <w:tab/>
        <w:t xml:space="preserve">              Signature</w:t>
      </w:r>
    </w:p>
    <w:sectPr w:rsidR="00B62AD2" w:rsidRPr="00672404" w:rsidSect="003C3109">
      <w:footerReference w:type="default" r:id="rId11"/>
      <w:pgSz w:w="12240" w:h="15840" w:code="1"/>
      <w:pgMar w:top="180" w:right="1080" w:bottom="720" w:left="10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DAC" w:rsidRDefault="003D3DAC">
      <w:pPr>
        <w:spacing w:before="0" w:after="0" w:line="240" w:lineRule="auto"/>
      </w:pPr>
      <w:r>
        <w:separator/>
      </w:r>
    </w:p>
  </w:endnote>
  <w:endnote w:type="continuationSeparator" w:id="1">
    <w:p w:rsidR="003D3DAC" w:rsidRDefault="003D3D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5148"/>
      <w:gridCol w:w="5148"/>
    </w:tblGrid>
    <w:tr w:rsidR="00FF34CC">
      <w:tc>
        <w:tcPr>
          <w:tcW w:w="5148" w:type="dxa"/>
        </w:tcPr>
        <w:p w:rsidR="00FF34CC" w:rsidRDefault="00FF34CC">
          <w:pPr>
            <w:pStyle w:val="Footer"/>
          </w:pPr>
        </w:p>
      </w:tc>
      <w:tc>
        <w:tcPr>
          <w:tcW w:w="5148" w:type="dxa"/>
        </w:tcPr>
        <w:p w:rsidR="00FF34CC" w:rsidRDefault="00FF34CC">
          <w:pPr>
            <w:pStyle w:val="Footer"/>
            <w:jc w:val="right"/>
          </w:pPr>
        </w:p>
      </w:tc>
    </w:tr>
  </w:tbl>
  <w:p w:rsidR="00FF34CC" w:rsidRDefault="00FF34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DAC" w:rsidRDefault="003D3DAC">
      <w:pPr>
        <w:spacing w:before="0" w:after="0" w:line="240" w:lineRule="auto"/>
      </w:pPr>
      <w:r>
        <w:separator/>
      </w:r>
    </w:p>
  </w:footnote>
  <w:footnote w:type="continuationSeparator" w:id="1">
    <w:p w:rsidR="003D3DAC" w:rsidRDefault="003D3DA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37FEF"/>
    <w:multiLevelType w:val="hybridMultilevel"/>
    <w:tmpl w:val="F60A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37149"/>
    <w:multiLevelType w:val="hybridMultilevel"/>
    <w:tmpl w:val="F476EFFE"/>
    <w:lvl w:ilvl="0" w:tplc="75CC9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A1E"/>
    <w:rsid w:val="000602F0"/>
    <w:rsid w:val="000A657A"/>
    <w:rsid w:val="000B1063"/>
    <w:rsid w:val="00161A7E"/>
    <w:rsid w:val="00196B3B"/>
    <w:rsid w:val="001C6245"/>
    <w:rsid w:val="00200B06"/>
    <w:rsid w:val="00236DB3"/>
    <w:rsid w:val="0026013B"/>
    <w:rsid w:val="002A4ED2"/>
    <w:rsid w:val="003C3109"/>
    <w:rsid w:val="003D3DAC"/>
    <w:rsid w:val="004457A4"/>
    <w:rsid w:val="004C14ED"/>
    <w:rsid w:val="004D49F9"/>
    <w:rsid w:val="00523474"/>
    <w:rsid w:val="00672404"/>
    <w:rsid w:val="006A64FD"/>
    <w:rsid w:val="006B1C8F"/>
    <w:rsid w:val="006C07B3"/>
    <w:rsid w:val="006C3F30"/>
    <w:rsid w:val="006D5B13"/>
    <w:rsid w:val="006D6D6B"/>
    <w:rsid w:val="007849BF"/>
    <w:rsid w:val="00840D99"/>
    <w:rsid w:val="00914D54"/>
    <w:rsid w:val="009818DF"/>
    <w:rsid w:val="00993489"/>
    <w:rsid w:val="00994EBD"/>
    <w:rsid w:val="009A1A29"/>
    <w:rsid w:val="00A1060B"/>
    <w:rsid w:val="00A358BD"/>
    <w:rsid w:val="00A778DC"/>
    <w:rsid w:val="00AC6A1E"/>
    <w:rsid w:val="00B01381"/>
    <w:rsid w:val="00B62AD2"/>
    <w:rsid w:val="00BA48E3"/>
    <w:rsid w:val="00BC0083"/>
    <w:rsid w:val="00BE50C6"/>
    <w:rsid w:val="00C1642C"/>
    <w:rsid w:val="00C43B79"/>
    <w:rsid w:val="00CF1D93"/>
    <w:rsid w:val="00D257BA"/>
    <w:rsid w:val="00EA1B30"/>
    <w:rsid w:val="00EA49F5"/>
    <w:rsid w:val="00EF044C"/>
    <w:rsid w:val="00F125F9"/>
    <w:rsid w:val="00F20CD3"/>
    <w:rsid w:val="00F733F5"/>
    <w:rsid w:val="00FC45ED"/>
    <w:rsid w:val="00FF3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595959" w:themeColor="text1" w:themeTint="A6"/>
        <w:lang w:val="en-US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/>
    <w:lsdException w:name="heading 4" w:uiPriority="18"/>
    <w:lsdException w:name="heading 5" w:uiPriority="18" w:qFormat="1"/>
    <w:lsdException w:name="heading 6" w:uiPriority="18" w:qFormat="1"/>
    <w:lsdException w:name="heading 7" w:uiPriority="18" w:qFormat="1"/>
    <w:lsdException w:name="heading 8" w:uiPriority="18" w:qFormat="1"/>
    <w:lsdException w:name="heading 9" w:uiPriority="1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2"/>
    <w:lsdException w:name="caption" w:uiPriority="35" w:qFormat="1"/>
    <w:lsdException w:name="Title" w:uiPriority="10" w:unhideWhenUsed="0" w:qFormat="1"/>
    <w:lsdException w:name="Closing" w:uiPriority="8"/>
    <w:lsdException w:name="Signature" w:uiPriority="8"/>
    <w:lsdException w:name="Default Paragraph Font" w:uiPriority="1"/>
    <w:lsdException w:name="Subtitle" w:uiPriority="11" w:qFormat="1"/>
    <w:lsdException w:name="Salutation" w:uiPriority="8"/>
    <w:lsdException w:name="Date" w:uiPriority="8"/>
    <w:lsdException w:name="Strong" w:uiPriority="9" w:unhideWhenUsed="0" w:qFormat="1"/>
    <w:lsdException w:name="Emphasis" w:uiPriority="2" w:unhideWhenUsed="0" w:qFormat="1"/>
    <w:lsdException w:name="Table Grid" w:semiHidden="0" w:uiPriority="59" w:unhideWhenUsed="0"/>
    <w:lsdException w:name="Placeholder Text" w:unhideWhenUsed="0"/>
    <w:lsdException w:name="No Spacing" w:uiPriority="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CC"/>
    <w:rPr>
      <w:kern w:val="20"/>
    </w:rPr>
  </w:style>
  <w:style w:type="paragraph" w:styleId="Heading1">
    <w:name w:val="heading 1"/>
    <w:basedOn w:val="Normal"/>
    <w:next w:val="Normal"/>
    <w:unhideWhenUsed/>
    <w:qFormat/>
    <w:rsid w:val="00FF34CC"/>
    <w:pPr>
      <w:jc w:val="right"/>
      <w:outlineLvl w:val="0"/>
    </w:pPr>
    <w:rPr>
      <w:rFonts w:asciiTheme="majorHAnsi" w:eastAsiaTheme="majorEastAsia" w:hAnsiTheme="majorHAnsi" w:cstheme="majorBidi"/>
      <w:caps/>
      <w:color w:val="418AB3" w:themeColor="accent1"/>
      <w:sz w:val="21"/>
      <w:szCs w:val="21"/>
    </w:rPr>
  </w:style>
  <w:style w:type="paragraph" w:styleId="Heading2">
    <w:name w:val="heading 2"/>
    <w:basedOn w:val="Normal"/>
    <w:next w:val="Normal"/>
    <w:unhideWhenUsed/>
    <w:qFormat/>
    <w:rsid w:val="00FF34CC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FF34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18AB3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FF34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18AB3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4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4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4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4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4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1"/>
    <w:unhideWhenUsed/>
    <w:rsid w:val="00FF34CC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1"/>
    <w:rsid w:val="00FF34CC"/>
    <w:rPr>
      <w:kern w:val="20"/>
    </w:rPr>
  </w:style>
  <w:style w:type="paragraph" w:customStyle="1" w:styleId="ResumeText">
    <w:name w:val="Resume Text"/>
    <w:basedOn w:val="Normal"/>
    <w:qFormat/>
    <w:rsid w:val="00FF34CC"/>
    <w:pPr>
      <w:spacing w:after="40"/>
      <w:ind w:right="1440"/>
    </w:pPr>
  </w:style>
  <w:style w:type="character" w:styleId="PlaceholderText">
    <w:name w:val="Placeholder Text"/>
    <w:basedOn w:val="DefaultParagraphFont"/>
    <w:uiPriority w:val="99"/>
    <w:semiHidden/>
    <w:rsid w:val="00FF34CC"/>
    <w:rPr>
      <w:color w:val="808080"/>
    </w:rPr>
  </w:style>
  <w:style w:type="table" w:styleId="TableGrid">
    <w:name w:val="Table Grid"/>
    <w:basedOn w:val="TableNormal"/>
    <w:uiPriority w:val="59"/>
    <w:rsid w:val="00FF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FF34CC"/>
    <w:rPr>
      <w:rFonts w:asciiTheme="majorHAnsi" w:eastAsiaTheme="majorEastAsia" w:hAnsiTheme="majorHAnsi" w:cstheme="majorBidi"/>
      <w:b/>
      <w:bCs/>
      <w:color w:val="418AB3" w:themeColor="accent1"/>
      <w:kern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4CC"/>
    <w:rPr>
      <w:rFonts w:asciiTheme="majorHAnsi" w:eastAsiaTheme="majorEastAsia" w:hAnsiTheme="majorHAnsi" w:cstheme="majorBidi"/>
      <w:b/>
      <w:bCs/>
      <w:i/>
      <w:iCs/>
      <w:color w:val="418AB3" w:themeColor="accent1"/>
      <w:kern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4CC"/>
    <w:rPr>
      <w:rFonts w:asciiTheme="majorHAnsi" w:eastAsiaTheme="majorEastAsia" w:hAnsiTheme="majorHAnsi" w:cstheme="majorBidi"/>
      <w:color w:val="204458" w:themeColor="accent1" w:themeShade="7F"/>
      <w:kern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4CC"/>
    <w:rPr>
      <w:rFonts w:asciiTheme="majorHAnsi" w:eastAsiaTheme="majorEastAsia" w:hAnsiTheme="majorHAnsi" w:cstheme="majorBidi"/>
      <w:i/>
      <w:iCs/>
      <w:color w:val="204458" w:themeColor="accent1" w:themeShade="7F"/>
      <w:kern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4CC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4CC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4CC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ResumeTable">
    <w:name w:val="Resume Table"/>
    <w:basedOn w:val="TableNormal"/>
    <w:uiPriority w:val="99"/>
    <w:rsid w:val="00FF34CC"/>
    <w:tblPr>
      <w:tblInd w:w="0" w:type="dxa"/>
      <w:tblBorders>
        <w:insideH w:val="single" w:sz="4" w:space="0" w:color="418AB3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LetterTable">
    <w:name w:val="Letter Table"/>
    <w:basedOn w:val="TableNormal"/>
    <w:uiPriority w:val="99"/>
    <w:rsid w:val="00FF34CC"/>
    <w:pPr>
      <w:spacing w:after="0" w:line="240" w:lineRule="auto"/>
      <w:ind w:left="144" w:right="144"/>
    </w:pPr>
    <w:tblPr>
      <w:tblInd w:w="0" w:type="dxa"/>
      <w:tblBorders>
        <w:insideH w:val="single" w:sz="4" w:space="0" w:color="D9D9D9" w:themeColor="background1" w:themeShade="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18AB3" w:themeColor="accent1"/>
        <w:sz w:val="22"/>
      </w:rPr>
    </w:tblStylePr>
    <w:tblStylePr w:type="firstCol">
      <w:rPr>
        <w:b/>
      </w:rPr>
    </w:tblStylePr>
  </w:style>
  <w:style w:type="character" w:styleId="Emphasis">
    <w:name w:val="Emphasis"/>
    <w:basedOn w:val="DefaultParagraphFont"/>
    <w:unhideWhenUsed/>
    <w:qFormat/>
    <w:rsid w:val="00FF34CC"/>
    <w:rPr>
      <w:color w:val="418AB3" w:themeColor="accent1"/>
    </w:rPr>
  </w:style>
  <w:style w:type="paragraph" w:customStyle="1" w:styleId="ContactInfo">
    <w:name w:val="Contact Info"/>
    <w:basedOn w:val="Normal"/>
    <w:qFormat/>
    <w:rsid w:val="00FF34CC"/>
    <w:pPr>
      <w:spacing w:after="0" w:line="240" w:lineRule="auto"/>
      <w:jc w:val="right"/>
    </w:pPr>
    <w:rPr>
      <w:sz w:val="18"/>
      <w:szCs w:val="18"/>
    </w:rPr>
  </w:style>
  <w:style w:type="paragraph" w:customStyle="1" w:styleId="Name">
    <w:name w:val="Name"/>
    <w:basedOn w:val="Normal"/>
    <w:next w:val="Normal"/>
    <w:qFormat/>
    <w:rsid w:val="00FF34CC"/>
    <w:pPr>
      <w:pBdr>
        <w:top w:val="single" w:sz="4" w:space="4" w:color="418AB3" w:themeColor="accent1"/>
        <w:left w:val="single" w:sz="4" w:space="6" w:color="418AB3" w:themeColor="accent1"/>
        <w:bottom w:val="single" w:sz="4" w:space="4" w:color="418AB3" w:themeColor="accent1"/>
        <w:right w:val="single" w:sz="4" w:space="6" w:color="418AB3" w:themeColor="accent1"/>
      </w:pBdr>
      <w:shd w:val="clear" w:color="auto" w:fill="418AB3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F34C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4CC"/>
    <w:rPr>
      <w:kern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44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44C"/>
    <w:rPr>
      <w:rFonts w:ascii="Tahoma" w:hAnsi="Tahoma" w:cs="Tahoma"/>
      <w:kern w:val="2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1D93"/>
    <w:rPr>
      <w:color w:val="F59E00" w:themeColor="hyperlink"/>
      <w:u w:val="single"/>
    </w:rPr>
  </w:style>
  <w:style w:type="paragraph" w:styleId="ListParagraph">
    <w:name w:val="List Paragraph"/>
    <w:basedOn w:val="Normal"/>
    <w:uiPriority w:val="34"/>
    <w:semiHidden/>
    <w:qFormat/>
    <w:rsid w:val="002601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NUK~1\AppData\Local\Temp\TS103463069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ADF658A014B4F98A01E8EF3DEBA9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3C1D4-F2FB-4111-A22A-36E856014B54}"/>
      </w:docPartPr>
      <w:docPartBody>
        <w:p w:rsidR="00CA63B7" w:rsidRDefault="00175297">
          <w:pPr>
            <w:pStyle w:val="2ADF658A014B4F98A01E8EF3DEBA9BB2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00B6E"/>
    <w:rsid w:val="00000B6E"/>
    <w:rsid w:val="00094952"/>
    <w:rsid w:val="00172E91"/>
    <w:rsid w:val="00175297"/>
    <w:rsid w:val="003666F8"/>
    <w:rsid w:val="004B66F6"/>
    <w:rsid w:val="005879B0"/>
    <w:rsid w:val="00C728C1"/>
    <w:rsid w:val="00CA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3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EFBCE38A1D24C52B2D1563702BCCC8D">
    <w:name w:val="3EFBCE38A1D24C52B2D1563702BCCC8D"/>
    <w:rsid w:val="00CA63B7"/>
  </w:style>
  <w:style w:type="paragraph" w:customStyle="1" w:styleId="250678384EF64EA3B58B232A5C4C3075">
    <w:name w:val="250678384EF64EA3B58B232A5C4C3075"/>
    <w:rsid w:val="00CA63B7"/>
  </w:style>
  <w:style w:type="paragraph" w:customStyle="1" w:styleId="3997E376B82C48B4B6762E5486C1EB2B">
    <w:name w:val="3997E376B82C48B4B6762E5486C1EB2B"/>
    <w:rsid w:val="00CA63B7"/>
  </w:style>
  <w:style w:type="paragraph" w:customStyle="1" w:styleId="BB443C206A6C4BA985F2E846C6BE254C">
    <w:name w:val="BB443C206A6C4BA985F2E846C6BE254C"/>
    <w:rsid w:val="00CA63B7"/>
  </w:style>
  <w:style w:type="character" w:styleId="Emphasis">
    <w:name w:val="Emphasis"/>
    <w:basedOn w:val="DefaultParagraphFont"/>
    <w:unhideWhenUsed/>
    <w:qFormat/>
    <w:rsid w:val="00CA63B7"/>
    <w:rPr>
      <w:color w:val="4F81BD" w:themeColor="accent1"/>
    </w:rPr>
  </w:style>
  <w:style w:type="paragraph" w:customStyle="1" w:styleId="AC9D462291F04DAC98E306E29C22ABCE">
    <w:name w:val="AC9D462291F04DAC98E306E29C22ABCE"/>
    <w:rsid w:val="00CA63B7"/>
  </w:style>
  <w:style w:type="character" w:styleId="PlaceholderText">
    <w:name w:val="Placeholder Text"/>
    <w:basedOn w:val="DefaultParagraphFont"/>
    <w:uiPriority w:val="99"/>
    <w:semiHidden/>
    <w:rsid w:val="00000B6E"/>
    <w:rPr>
      <w:color w:val="808080"/>
    </w:rPr>
  </w:style>
  <w:style w:type="paragraph" w:customStyle="1" w:styleId="2ADF658A014B4F98A01E8EF3DEBA9BB2">
    <w:name w:val="2ADF658A014B4F98A01E8EF3DEBA9BB2"/>
    <w:rsid w:val="00CA63B7"/>
  </w:style>
  <w:style w:type="paragraph" w:customStyle="1" w:styleId="C124A11B6C3C4D0BB3D03F8FB3BA5D42">
    <w:name w:val="C124A11B6C3C4D0BB3D03F8FB3BA5D42"/>
    <w:rsid w:val="00CA63B7"/>
  </w:style>
  <w:style w:type="paragraph" w:customStyle="1" w:styleId="7759696A1D67426B982B7379994B001A">
    <w:name w:val="7759696A1D67426B982B7379994B001A"/>
    <w:rsid w:val="00CA63B7"/>
  </w:style>
  <w:style w:type="paragraph" w:customStyle="1" w:styleId="F6CB78D3BFFF4CBCB5CF11FD45DF0E94">
    <w:name w:val="F6CB78D3BFFF4CBCB5CF11FD45DF0E94"/>
    <w:rsid w:val="00CA63B7"/>
  </w:style>
  <w:style w:type="paragraph" w:customStyle="1" w:styleId="90C06D6053F54716A7554C7192963FED">
    <w:name w:val="90C06D6053F54716A7554C7192963FED"/>
    <w:rsid w:val="00CA63B7"/>
  </w:style>
  <w:style w:type="paragraph" w:customStyle="1" w:styleId="92CA2D34436248A597C8B72824EE5A0E">
    <w:name w:val="92CA2D34436248A597C8B72824EE5A0E"/>
    <w:rsid w:val="00CA63B7"/>
  </w:style>
  <w:style w:type="paragraph" w:customStyle="1" w:styleId="D43BE499A7194003918C7ADCE0FC4810">
    <w:name w:val="D43BE499A7194003918C7ADCE0FC4810"/>
    <w:rsid w:val="00CA63B7"/>
  </w:style>
  <w:style w:type="paragraph" w:customStyle="1" w:styleId="D04EE915A00F4859B96FB7512DEDA6F4">
    <w:name w:val="D04EE915A00F4859B96FB7512DEDA6F4"/>
    <w:rsid w:val="00CA63B7"/>
  </w:style>
  <w:style w:type="paragraph" w:customStyle="1" w:styleId="FAC75D53A7134902B269B207CC42B03A">
    <w:name w:val="FAC75D53A7134902B269B207CC42B03A"/>
    <w:rsid w:val="00CA63B7"/>
  </w:style>
  <w:style w:type="paragraph" w:customStyle="1" w:styleId="DD1F5EE1B14142EA90456F50E8B6F827">
    <w:name w:val="DD1F5EE1B14142EA90456F50E8B6F827"/>
    <w:rsid w:val="00CA63B7"/>
  </w:style>
  <w:style w:type="paragraph" w:customStyle="1" w:styleId="3CD855AB79FB4CBEA4F417C6052BB2BC">
    <w:name w:val="3CD855AB79FB4CBEA4F417C6052BB2BC"/>
    <w:rsid w:val="00CA63B7"/>
  </w:style>
  <w:style w:type="paragraph" w:customStyle="1" w:styleId="C8D7A240035A4B34B038B64AE4AC64D1">
    <w:name w:val="C8D7A240035A4B34B038B64AE4AC64D1"/>
    <w:rsid w:val="00CA63B7"/>
  </w:style>
  <w:style w:type="paragraph" w:customStyle="1" w:styleId="FE4D25CAE9CD4AFDB9FE9CDAE1954B4D">
    <w:name w:val="FE4D25CAE9CD4AFDB9FE9CDAE1954B4D"/>
    <w:rsid w:val="00CA63B7"/>
  </w:style>
  <w:style w:type="paragraph" w:customStyle="1" w:styleId="8DD133B2BE7F4DF78B833C3ABA73282A">
    <w:name w:val="8DD133B2BE7F4DF78B833C3ABA73282A"/>
    <w:rsid w:val="00CA63B7"/>
  </w:style>
  <w:style w:type="paragraph" w:customStyle="1" w:styleId="311B270AFE30426CBB05AC2CE214D05D">
    <w:name w:val="311B270AFE30426CBB05AC2CE214D05D"/>
    <w:rsid w:val="00000B6E"/>
  </w:style>
  <w:style w:type="paragraph" w:customStyle="1" w:styleId="AC766F7C7516424B9278201181590BFF">
    <w:name w:val="AC766F7C7516424B9278201181590BFF"/>
    <w:rsid w:val="00000B6E"/>
  </w:style>
  <w:style w:type="paragraph" w:customStyle="1" w:styleId="CF8E8903923A4F7DB242272A2BD9967E">
    <w:name w:val="CF8E8903923A4F7DB242272A2BD9967E"/>
    <w:rsid w:val="00000B6E"/>
  </w:style>
  <w:style w:type="paragraph" w:customStyle="1" w:styleId="634AF8925B9F450EA43DA04EDAD0F839">
    <w:name w:val="634AF8925B9F450EA43DA04EDAD0F839"/>
    <w:rsid w:val="00000B6E"/>
  </w:style>
  <w:style w:type="paragraph" w:customStyle="1" w:styleId="A96B8A2F264A451D9222EF585F64B5FF">
    <w:name w:val="A96B8A2F264A451D9222EF585F64B5FF"/>
    <w:rsid w:val="00000B6E"/>
  </w:style>
  <w:style w:type="paragraph" w:customStyle="1" w:styleId="9099FF1865F7493CAE27C86E0425F993">
    <w:name w:val="9099FF1865F7493CAE27C86E0425F993"/>
    <w:rsid w:val="00000B6E"/>
  </w:style>
  <w:style w:type="paragraph" w:customStyle="1" w:styleId="9DB7D513F6D6414FAFCBD32220D3249B">
    <w:name w:val="9DB7D513F6D6414FAFCBD32220D3249B"/>
    <w:rsid w:val="00000B6E"/>
  </w:style>
  <w:style w:type="paragraph" w:customStyle="1" w:styleId="6387039F3A144F098F77A981B4ECBA75">
    <w:name w:val="6387039F3A144F098F77A981B4ECBA75"/>
    <w:rsid w:val="00000B6E"/>
  </w:style>
  <w:style w:type="paragraph" w:customStyle="1" w:styleId="0120D8DA0B0F42DEB8A58C5E81FC786A">
    <w:name w:val="0120D8DA0B0F42DEB8A58C5E81FC786A"/>
    <w:rsid w:val="00000B6E"/>
  </w:style>
  <w:style w:type="paragraph" w:customStyle="1" w:styleId="8A8E6CED2B674BF1B86FDF9CF34DC1FE">
    <w:name w:val="8A8E6CED2B674BF1B86FDF9CF34DC1FE"/>
    <w:rsid w:val="00000B6E"/>
  </w:style>
  <w:style w:type="paragraph" w:customStyle="1" w:styleId="27B3DBDD280B4AF1A4A60C44D6E42ED4">
    <w:name w:val="27B3DBDD280B4AF1A4A60C44D6E42ED4"/>
    <w:rsid w:val="00000B6E"/>
  </w:style>
  <w:style w:type="paragraph" w:customStyle="1" w:styleId="73F5D99C362C48B48CE3329EC4A00461">
    <w:name w:val="73F5D99C362C48B48CE3329EC4A00461"/>
    <w:rsid w:val="00000B6E"/>
  </w:style>
  <w:style w:type="paragraph" w:customStyle="1" w:styleId="B3EA8358F08B4CF698F1918EDD243E54">
    <w:name w:val="B3EA8358F08B4CF698F1918EDD243E54"/>
    <w:rsid w:val="00000B6E"/>
  </w:style>
  <w:style w:type="paragraph" w:customStyle="1" w:styleId="BDBFBA28EDFB4D3E91DEB925415AACE0">
    <w:name w:val="BDBFBA28EDFB4D3E91DEB925415AACE0"/>
    <w:rsid w:val="00000B6E"/>
  </w:style>
  <w:style w:type="paragraph" w:customStyle="1" w:styleId="607E3E98F8CD4C169C7C809354518A44">
    <w:name w:val="607E3E98F8CD4C169C7C809354518A44"/>
    <w:rsid w:val="00000B6E"/>
  </w:style>
  <w:style w:type="paragraph" w:customStyle="1" w:styleId="A89AACE0108E408882F2BB45575077FB">
    <w:name w:val="A89AACE0108E408882F2BB45575077FB"/>
    <w:rsid w:val="00000B6E"/>
  </w:style>
  <w:style w:type="paragraph" w:customStyle="1" w:styleId="99CC68CCAE7A4A1FA98484D79B8CCC14">
    <w:name w:val="99CC68CCAE7A4A1FA98484D79B8CCC14"/>
    <w:rsid w:val="00000B6E"/>
  </w:style>
  <w:style w:type="paragraph" w:customStyle="1" w:styleId="A7CCB45D9C2A4F11AD615546EC88BF7D">
    <w:name w:val="A7CCB45D9C2A4F11AD615546EC88BF7D"/>
    <w:rsid w:val="00000B6E"/>
  </w:style>
  <w:style w:type="paragraph" w:customStyle="1" w:styleId="9AB97B4A03D74E7883F7F7B0139DA21A">
    <w:name w:val="9AB97B4A03D74E7883F7F7B0139DA21A"/>
    <w:rsid w:val="00000B6E"/>
  </w:style>
  <w:style w:type="paragraph" w:customStyle="1" w:styleId="A1888A95AB424C28B6473DFEAF8853A7">
    <w:name w:val="A1888A95AB424C28B6473DFEAF8853A7"/>
    <w:rsid w:val="00000B6E"/>
  </w:style>
  <w:style w:type="paragraph" w:customStyle="1" w:styleId="CA5410CD072547E78B0439834A954226">
    <w:name w:val="CA5410CD072547E78B0439834A954226"/>
    <w:rsid w:val="00000B6E"/>
  </w:style>
  <w:style w:type="paragraph" w:customStyle="1" w:styleId="D93F28B622A64FD181E72C9123E984CB">
    <w:name w:val="D93F28B622A64FD181E72C9123E984CB"/>
    <w:rsid w:val="00000B6E"/>
  </w:style>
  <w:style w:type="paragraph" w:customStyle="1" w:styleId="CFE771A43999430D8798305AB6B2941C">
    <w:name w:val="CFE771A43999430D8798305AB6B2941C"/>
    <w:rsid w:val="00000B6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Business Set Blu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alibri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067C0F-490A-42BF-B447-11F74E30B5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TS103463069</Template>
  <TotalTime>38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CHAMARA ANTHONeY</dc:creator>
  <cp:lastModifiedBy>Chanuka De Vas</cp:lastModifiedBy>
  <cp:revision>5</cp:revision>
  <cp:lastPrinted>2013-04-19T13:53:00Z</cp:lastPrinted>
  <dcterms:created xsi:type="dcterms:W3CDTF">2013-09-04T04:17:00Z</dcterms:created>
  <dcterms:modified xsi:type="dcterms:W3CDTF">2013-09-09T06:22:00Z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TC034630699991</vt:lpwstr>
  </property>
</Properties>
</file>